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2F4C" w:rsidRDefault="00E72F4C" w:rsidP="00E72F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72F4C" w:rsidRDefault="00E72F4C" w:rsidP="00E72F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Yeoman.</w:t>
      </w:r>
    </w:p>
    <w:p w:rsidR="00E72F4C" w:rsidRDefault="00E72F4C" w:rsidP="00E72F4C">
      <w:pPr>
        <w:rPr>
          <w:rFonts w:ascii="Times New Roman" w:hAnsi="Times New Roman" w:cs="Times New Roman"/>
        </w:rPr>
      </w:pPr>
    </w:p>
    <w:p w:rsidR="00E72F4C" w:rsidRDefault="00E72F4C" w:rsidP="00E72F4C">
      <w:pPr>
        <w:rPr>
          <w:rFonts w:ascii="Times New Roman" w:hAnsi="Times New Roman" w:cs="Times New Roman"/>
        </w:rPr>
      </w:pPr>
    </w:p>
    <w:p w:rsidR="00E72F4C" w:rsidRDefault="00E72F4C" w:rsidP="00E72F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Chartsey</w:t>
      </w:r>
      <w:proofErr w:type="spellEnd"/>
      <w:r>
        <w:rPr>
          <w:rFonts w:ascii="Times New Roman" w:hAnsi="Times New Roman" w:cs="Times New Roman"/>
        </w:rPr>
        <w:t xml:space="preserve"> of Westminster(q.v.)</w:t>
      </w:r>
    </w:p>
    <w:p w:rsidR="00E72F4C" w:rsidRDefault="00E72F4C" w:rsidP="00E72F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E72F4C" w:rsidRDefault="00E72F4C" w:rsidP="00E72F4C">
      <w:pPr>
        <w:rPr>
          <w:rFonts w:ascii="Times New Roman" w:hAnsi="Times New Roman" w:cs="Times New Roman"/>
        </w:rPr>
      </w:pPr>
    </w:p>
    <w:p w:rsidR="00E72F4C" w:rsidRDefault="00E72F4C" w:rsidP="00E72F4C">
      <w:pPr>
        <w:rPr>
          <w:rFonts w:ascii="Times New Roman" w:hAnsi="Times New Roman" w:cs="Times New Roman"/>
        </w:rPr>
      </w:pPr>
    </w:p>
    <w:p w:rsidR="00E72F4C" w:rsidRDefault="00E72F4C" w:rsidP="00E72F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11April 2018</w:t>
      </w:r>
    </w:p>
    <w:p w:rsidR="006B2F86" w:rsidRPr="00E71FC3" w:rsidRDefault="00E72F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F4C" w:rsidRDefault="00E72F4C" w:rsidP="00E71FC3">
      <w:r>
        <w:separator/>
      </w:r>
    </w:p>
  </w:endnote>
  <w:endnote w:type="continuationSeparator" w:id="0">
    <w:p w:rsidR="00E72F4C" w:rsidRDefault="00E72F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F4C" w:rsidRDefault="00E72F4C" w:rsidP="00E71FC3">
      <w:r>
        <w:separator/>
      </w:r>
    </w:p>
  </w:footnote>
  <w:footnote w:type="continuationSeparator" w:id="0">
    <w:p w:rsidR="00E72F4C" w:rsidRDefault="00E72F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F4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2F4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A3E256-C045-4B84-B98A-4E4FBFF6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2F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2018-04-17T19:17:00Z</dcterms:created>
  <dcterms:modified xsi:type="dcterms:W3CDTF">2018-04-17T19:17:00Z</dcterms:modified>
</cp:coreProperties>
</file>